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C1696" w14:textId="77777777" w:rsidR="00F42D97" w:rsidRDefault="00F42D97" w:rsidP="00F42D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Christabell AMBLER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1480-1531)</w:t>
      </w:r>
    </w:p>
    <w:p w14:paraId="4D5B4C09" w14:textId="77777777" w:rsidR="00F42D97" w:rsidRDefault="00F42D97" w:rsidP="00F42D97">
      <w:pPr>
        <w:pStyle w:val="NoSpacing"/>
        <w:rPr>
          <w:rFonts w:cs="Times New Roman"/>
          <w:szCs w:val="24"/>
        </w:rPr>
      </w:pPr>
    </w:p>
    <w:p w14:paraId="4280E36A" w14:textId="77777777" w:rsidR="00F42D97" w:rsidRDefault="00F42D97" w:rsidP="00F42D97">
      <w:pPr>
        <w:pStyle w:val="NoSpacing"/>
        <w:rPr>
          <w:rFonts w:cs="Times New Roman"/>
          <w:szCs w:val="24"/>
        </w:rPr>
      </w:pPr>
    </w:p>
    <w:p w14:paraId="65A133CB" w14:textId="77777777" w:rsidR="00F42D97" w:rsidRDefault="00F42D97" w:rsidP="00F42D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Daughter of William Ambler(q.v.) and Isabel Hall(q.v.).</w:t>
      </w:r>
    </w:p>
    <w:p w14:paraId="744CEE3A" w14:textId="77777777" w:rsidR="00F42D97" w:rsidRDefault="00F42D97" w:rsidP="00F42D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(FamilySearch)</w:t>
      </w:r>
    </w:p>
    <w:p w14:paraId="465C0E19" w14:textId="77777777" w:rsidR="00F42D97" w:rsidRDefault="00F42D97" w:rsidP="00F42D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Richard Wood (1480-1553)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ibid.)</w:t>
      </w:r>
    </w:p>
    <w:p w14:paraId="5495A5A1" w14:textId="77777777" w:rsidR="00F42D97" w:rsidRDefault="00F42D97" w:rsidP="00F42D97">
      <w:pPr>
        <w:pStyle w:val="NoSpacing"/>
        <w:rPr>
          <w:rFonts w:cs="Times New Roman"/>
          <w:szCs w:val="24"/>
        </w:rPr>
      </w:pPr>
    </w:p>
    <w:p w14:paraId="0BFFF572" w14:textId="77777777" w:rsidR="00F42D97" w:rsidRDefault="00F42D97" w:rsidP="00F42D97">
      <w:pPr>
        <w:pStyle w:val="NoSpacing"/>
        <w:rPr>
          <w:rFonts w:cs="Times New Roman"/>
          <w:szCs w:val="24"/>
        </w:rPr>
      </w:pPr>
    </w:p>
    <w:p w14:paraId="7577D5BA" w14:textId="77777777" w:rsidR="00F42D97" w:rsidRDefault="00F42D97" w:rsidP="00F42D9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August 2023</w:t>
      </w:r>
    </w:p>
    <w:p w14:paraId="661FFF4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D591F" w14:textId="77777777" w:rsidR="00F42D97" w:rsidRDefault="00F42D97" w:rsidP="009139A6">
      <w:r>
        <w:separator/>
      </w:r>
    </w:p>
  </w:endnote>
  <w:endnote w:type="continuationSeparator" w:id="0">
    <w:p w14:paraId="193D97E3" w14:textId="77777777" w:rsidR="00F42D97" w:rsidRDefault="00F42D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9CCD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090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B6B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1A51A" w14:textId="77777777" w:rsidR="00F42D97" w:rsidRDefault="00F42D97" w:rsidP="009139A6">
      <w:r>
        <w:separator/>
      </w:r>
    </w:p>
  </w:footnote>
  <w:footnote w:type="continuationSeparator" w:id="0">
    <w:p w14:paraId="1A0814EA" w14:textId="77777777" w:rsidR="00F42D97" w:rsidRDefault="00F42D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785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ED19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A6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D9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42D97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7A7C5"/>
  <w15:chartTrackingRefBased/>
  <w15:docId w15:val="{985242A5-09C3-4A3A-A5FF-9B2E1CF7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2023-08-31T18:13:00Z</dcterms:created>
  <dcterms:modified xsi:type="dcterms:W3CDTF">2023-08-31T18:13:00Z</dcterms:modified>
</cp:coreProperties>
</file>